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Broadwindsor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Sir William Courtenay(q.v.).</w:t>
      </w: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21-343)</w:t>
      </w: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754" w:rsidRDefault="00190754" w:rsidP="001907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B2F86" w:rsidRPr="00190754" w:rsidRDefault="00190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907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754" w:rsidRDefault="00190754" w:rsidP="00E71FC3">
      <w:pPr>
        <w:spacing w:after="0" w:line="240" w:lineRule="auto"/>
      </w:pPr>
      <w:r>
        <w:separator/>
      </w:r>
    </w:p>
  </w:endnote>
  <w:endnote w:type="continuationSeparator" w:id="0">
    <w:p w:rsidR="00190754" w:rsidRDefault="001907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754" w:rsidRDefault="00190754" w:rsidP="00E71FC3">
      <w:pPr>
        <w:spacing w:after="0" w:line="240" w:lineRule="auto"/>
      </w:pPr>
      <w:r>
        <w:separator/>
      </w:r>
    </w:p>
  </w:footnote>
  <w:footnote w:type="continuationSeparator" w:id="0">
    <w:p w:rsidR="00190754" w:rsidRDefault="001907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754"/>
    <w:rsid w:val="001907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0B5CB"/>
  <w15:chartTrackingRefBased/>
  <w15:docId w15:val="{14432EDB-D733-4DD1-A33F-93A1076A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2016-04-04T20:34:00Z</dcterms:created>
  <dcterms:modified xsi:type="dcterms:W3CDTF">2016-04-04T20:35:00Z</dcterms:modified>
</cp:coreProperties>
</file>